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9020C" w14:textId="77777777" w:rsidR="000A2405" w:rsidRDefault="000A2405" w:rsidP="000A2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FULLEBURY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47406212" w14:textId="77777777" w:rsidR="000A2405" w:rsidRDefault="000A2405" w:rsidP="000A2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BFF32F8" w14:textId="77777777" w:rsidR="000A2405" w:rsidRDefault="000A2405" w:rsidP="000A2405">
      <w:pPr>
        <w:pStyle w:val="NoSpacing"/>
        <w:rPr>
          <w:rFonts w:cs="Times New Roman"/>
          <w:szCs w:val="24"/>
        </w:rPr>
      </w:pPr>
    </w:p>
    <w:p w14:paraId="5853132F" w14:textId="77777777" w:rsidR="000A2405" w:rsidRDefault="000A2405" w:rsidP="000A2405">
      <w:pPr>
        <w:pStyle w:val="NoSpacing"/>
        <w:rPr>
          <w:rFonts w:cs="Times New Roman"/>
          <w:szCs w:val="24"/>
        </w:rPr>
      </w:pPr>
    </w:p>
    <w:p w14:paraId="0613C9AB" w14:textId="77777777" w:rsidR="000A2405" w:rsidRDefault="000A2405" w:rsidP="000A2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became a Freeman; he was a former apprentice of William Kendall of London,</w:t>
      </w:r>
    </w:p>
    <w:p w14:paraId="402C658F" w14:textId="77777777" w:rsidR="000A2405" w:rsidRDefault="000A2405" w:rsidP="000A2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draper(q.v.).</w:t>
      </w:r>
    </w:p>
    <w:p w14:paraId="024100E2" w14:textId="77777777" w:rsidR="000A2405" w:rsidRDefault="000A2405" w:rsidP="000A2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F4026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12CBA117" w14:textId="77777777" w:rsidR="000A2405" w:rsidRDefault="000A2405" w:rsidP="000A2405">
      <w:pPr>
        <w:pStyle w:val="NoSpacing"/>
        <w:rPr>
          <w:rFonts w:cs="Times New Roman"/>
          <w:szCs w:val="24"/>
        </w:rPr>
      </w:pPr>
    </w:p>
    <w:p w14:paraId="28EFB1AC" w14:textId="77777777" w:rsidR="000A2405" w:rsidRDefault="000A2405" w:rsidP="000A2405">
      <w:pPr>
        <w:pStyle w:val="NoSpacing"/>
        <w:rPr>
          <w:rFonts w:cs="Times New Roman"/>
          <w:szCs w:val="24"/>
        </w:rPr>
      </w:pPr>
    </w:p>
    <w:p w14:paraId="0E7FD473" w14:textId="77777777" w:rsidR="000A2405" w:rsidRDefault="000A2405" w:rsidP="000A24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0EA314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153FD" w14:textId="77777777" w:rsidR="000A2405" w:rsidRDefault="000A2405" w:rsidP="009139A6">
      <w:r>
        <w:separator/>
      </w:r>
    </w:p>
  </w:endnote>
  <w:endnote w:type="continuationSeparator" w:id="0">
    <w:p w14:paraId="4382D262" w14:textId="77777777" w:rsidR="000A2405" w:rsidRDefault="000A24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E50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3AC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8CC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45FE5" w14:textId="77777777" w:rsidR="000A2405" w:rsidRDefault="000A2405" w:rsidP="009139A6">
      <w:r>
        <w:separator/>
      </w:r>
    </w:p>
  </w:footnote>
  <w:footnote w:type="continuationSeparator" w:id="0">
    <w:p w14:paraId="7AB3D927" w14:textId="77777777" w:rsidR="000A2405" w:rsidRDefault="000A24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A5A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4D7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9C3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405"/>
    <w:rsid w:val="000666E0"/>
    <w:rsid w:val="000A2405"/>
    <w:rsid w:val="002510B7"/>
    <w:rsid w:val="00270799"/>
    <w:rsid w:val="005C130B"/>
    <w:rsid w:val="00826F5C"/>
    <w:rsid w:val="009139A6"/>
    <w:rsid w:val="009411C2"/>
    <w:rsid w:val="009448BB"/>
    <w:rsid w:val="009468FC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AD956"/>
  <w15:chartTrackingRefBased/>
  <w15:docId w15:val="{A4C2D4E9-9E19-4CD0-8743-003A9EB4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24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2024-07-13T12:02:00Z</dcterms:created>
  <dcterms:modified xsi:type="dcterms:W3CDTF">2024-07-13T12:03:00Z</dcterms:modified>
</cp:coreProperties>
</file>